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1369C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WYKE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3CA8EED7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F84CC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F66605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Asshele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</w:t>
      </w:r>
    </w:p>
    <w:p w14:paraId="4BB49479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£4.    (C.P.R. 1408-13 p.8)</w:t>
      </w:r>
    </w:p>
    <w:p w14:paraId="69B0CACF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153C5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78DF9" w14:textId="77777777" w:rsidR="008C0342" w:rsidRDefault="008C0342" w:rsidP="008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0C5A9B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5FC20" w14:textId="77777777" w:rsidR="008C0342" w:rsidRDefault="008C0342" w:rsidP="009139A6">
      <w:r>
        <w:separator/>
      </w:r>
    </w:p>
  </w:endnote>
  <w:endnote w:type="continuationSeparator" w:id="0">
    <w:p w14:paraId="18369715" w14:textId="77777777" w:rsidR="008C0342" w:rsidRDefault="008C03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09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F3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BD1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9E92" w14:textId="77777777" w:rsidR="008C0342" w:rsidRDefault="008C0342" w:rsidP="009139A6">
      <w:r>
        <w:separator/>
      </w:r>
    </w:p>
  </w:footnote>
  <w:footnote w:type="continuationSeparator" w:id="0">
    <w:p w14:paraId="1B6CEE37" w14:textId="77777777" w:rsidR="008C0342" w:rsidRDefault="008C03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B3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B9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68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42"/>
    <w:rsid w:val="000666E0"/>
    <w:rsid w:val="002510B7"/>
    <w:rsid w:val="005C130B"/>
    <w:rsid w:val="00826F5C"/>
    <w:rsid w:val="008C034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1F668"/>
  <w15:chartTrackingRefBased/>
  <w15:docId w15:val="{ED3AE46F-5125-4785-A7EF-21DEB2F6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2022-03-02T16:59:00Z</dcterms:created>
  <dcterms:modified xsi:type="dcterms:W3CDTF">2022-03-02T16:59:00Z</dcterms:modified>
</cp:coreProperties>
</file>